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542BE163" w:rsidR="006F3BCF" w:rsidRPr="00E354CC" w:rsidRDefault="00710E65" w:rsidP="007700EF">
            <w:pPr>
              <w:pStyle w:val="ezdravienormal"/>
              <w:rPr>
                <w:rFonts w:ascii="Arial" w:hAnsi="Arial" w:cs="Arial"/>
              </w:rPr>
            </w:pPr>
            <w:r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186AA287" w:rsidR="00065B9A" w:rsidRDefault="00203C5C" w:rsidP="00EC0B8B">
            <w:pPr>
              <w:pStyle w:val="ezdravienormal"/>
            </w:pPr>
            <w:r>
              <w:t>26</w:t>
            </w:r>
            <w:r w:rsidR="00E95B57">
              <w:t>.09</w:t>
            </w:r>
            <w:r w:rsidR="3958ECAA">
              <w:t>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>MZ SR, Bárdošova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03C7F669" w:rsidR="00065B9A" w:rsidRDefault="00203C5C" w:rsidP="00297F40">
            <w:pPr>
              <w:pStyle w:val="ezdravienormal"/>
            </w:pPr>
            <w:r>
              <w:t>11</w:t>
            </w:r>
            <w:r w:rsidR="001F02EE">
              <w:t>.00 hod. – 1</w:t>
            </w:r>
            <w:r>
              <w:t>2</w:t>
            </w:r>
            <w:r w:rsidR="001F02EE">
              <w:t>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B30F58F" w14:textId="4390F923" w:rsidR="00203C5C" w:rsidRPr="00CA4CFC" w:rsidRDefault="00203C5C" w:rsidP="00203C5C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Tomáš Švec, SDI, MZ SR </w:t>
            </w:r>
          </w:p>
          <w:p w14:paraId="3049517B" w14:textId="04EFA8DF" w:rsidR="00203C5C" w:rsidRDefault="00203C5C" w:rsidP="00203C5C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Fobel, SDI, MZ SR </w:t>
            </w:r>
          </w:p>
          <w:p w14:paraId="07C7B00E" w14:textId="7C7554E8" w:rsidR="00203C5C" w:rsidRDefault="00203C5C" w:rsidP="00203C5C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Martin </w:t>
            </w:r>
            <w:proofErr w:type="spellStart"/>
            <w:r>
              <w:rPr>
                <w:rFonts w:cstheme="majorBidi"/>
              </w:rPr>
              <w:t>Šalat</w:t>
            </w:r>
            <w:proofErr w:type="spellEnd"/>
            <w:r>
              <w:rPr>
                <w:rFonts w:cstheme="majorBidi"/>
              </w:rPr>
              <w:t xml:space="preserve">, Siemens </w:t>
            </w:r>
          </w:p>
          <w:p w14:paraId="19E055D8" w14:textId="5427E920" w:rsidR="001F02EE" w:rsidRPr="007700EF" w:rsidRDefault="00203C5C" w:rsidP="00203C5C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Miroslav </w:t>
            </w:r>
            <w:proofErr w:type="spellStart"/>
            <w:r>
              <w:rPr>
                <w:rFonts w:cstheme="majorBidi"/>
              </w:rPr>
              <w:t>Janovčík</w:t>
            </w:r>
            <w:proofErr w:type="spellEnd"/>
            <w:r>
              <w:rPr>
                <w:rFonts w:cstheme="majorBidi"/>
              </w:rPr>
              <w:t>, Siemens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00E95B57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70432266" w:rsidR="00E95B57" w:rsidRDefault="00E95B57" w:rsidP="00E95B57">
            <w:pPr>
              <w:pStyle w:val="ezdravienormal"/>
            </w:pPr>
            <w:r>
              <w:t xml:space="preserve">Bod 1 </w:t>
            </w:r>
          </w:p>
        </w:tc>
        <w:tc>
          <w:tcPr>
            <w:tcW w:w="6633" w:type="dxa"/>
            <w:vAlign w:val="center"/>
          </w:tcPr>
          <w:p w14:paraId="69AD009F" w14:textId="7804AB2C" w:rsidR="00E95B57" w:rsidRDefault="00A42C1B" w:rsidP="00A42C1B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95B57" w:rsidRDefault="00E95B57" w:rsidP="00E95B57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4B53ADCD" w:rsidR="00040C2A" w:rsidRDefault="00E95B57" w:rsidP="004D026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7D0E67A4" w14:textId="345F4C12" w:rsidR="00040C2A" w:rsidRDefault="00E95B57" w:rsidP="00297F40">
            <w:pPr>
              <w:spacing w:after="160" w:line="259" w:lineRule="auto"/>
              <w:contextualSpacing/>
              <w:jc w:val="left"/>
            </w:pPr>
            <w:r>
              <w:t>Kontúrovanie testovacích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E95B57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5BACE0F7" w:rsidR="00E95B57" w:rsidRDefault="00E95B57" w:rsidP="00E95B57">
            <w:pPr>
              <w:pStyle w:val="ezdravienormal"/>
            </w:pPr>
            <w:r>
              <w:t>Bod 3</w:t>
            </w:r>
          </w:p>
        </w:tc>
        <w:tc>
          <w:tcPr>
            <w:tcW w:w="6633" w:type="dxa"/>
            <w:vAlign w:val="center"/>
          </w:tcPr>
          <w:p w14:paraId="7AE17E55" w14:textId="547AEEFD" w:rsidR="00E95B57" w:rsidRDefault="00E95B57" w:rsidP="00E95B57">
            <w:pPr>
              <w:spacing w:after="160" w:line="259" w:lineRule="auto"/>
              <w:contextualSpacing/>
              <w:jc w:val="left"/>
            </w:pPr>
            <w:r>
              <w:t>Export kontúrovaných testovacích setov</w:t>
            </w:r>
          </w:p>
        </w:tc>
        <w:tc>
          <w:tcPr>
            <w:tcW w:w="1718" w:type="dxa"/>
            <w:vAlign w:val="center"/>
          </w:tcPr>
          <w:p w14:paraId="37B883AE" w14:textId="43AB13E2" w:rsidR="00E95B57" w:rsidRDefault="00E95B57" w:rsidP="00E95B57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1742E6A5" w14:textId="4AFC4856" w:rsidR="00317D97" w:rsidRPr="00040C2A" w:rsidRDefault="00A42C1B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A42C1B">
              <w:rPr>
                <w:rFonts w:cstheme="majorBidi"/>
              </w:rPr>
              <w:t>Mgr. Tomáš Švec otvoril pracovné stretnutie a</w:t>
            </w:r>
            <w:r w:rsidRPr="00A42C1B">
              <w:rPr>
                <w:rFonts w:ascii="Arial" w:hAnsi="Arial" w:cs="Arial"/>
              </w:rPr>
              <w:t> </w:t>
            </w:r>
            <w:r w:rsidRPr="00A42C1B">
              <w:rPr>
                <w:rFonts w:cstheme="majorBidi"/>
              </w:rPr>
              <w:t>priv</w:t>
            </w:r>
            <w:r w:rsidRPr="00A42C1B">
              <w:rPr>
                <w:rFonts w:ascii="Corbel" w:hAnsi="Corbel" w:cs="Corbel"/>
              </w:rPr>
              <w:t>í</w:t>
            </w:r>
            <w:r w:rsidRPr="00A42C1B">
              <w:rPr>
                <w:rFonts w:cstheme="majorBidi"/>
              </w:rPr>
              <w:t>tal pr</w:t>
            </w:r>
            <w:r w:rsidRPr="00A42C1B">
              <w:rPr>
                <w:rFonts w:ascii="Corbel" w:hAnsi="Corbel" w:cs="Corbel"/>
              </w:rPr>
              <w:t>í</w:t>
            </w:r>
            <w:r w:rsidRPr="00A42C1B">
              <w:rPr>
                <w:rFonts w:cstheme="majorBidi"/>
              </w:rPr>
              <w:t>tomn</w:t>
            </w:r>
            <w:r w:rsidRPr="00A42C1B">
              <w:rPr>
                <w:rFonts w:ascii="Corbel" w:hAnsi="Corbel" w:cs="Corbel"/>
              </w:rPr>
              <w:t>ý</w:t>
            </w:r>
            <w:r w:rsidRPr="00A42C1B">
              <w:rPr>
                <w:rFonts w:cstheme="majorBidi"/>
              </w:rPr>
              <w:t xml:space="preserve">ch </w:t>
            </w:r>
            <w:r w:rsidRPr="00A42C1B">
              <w:rPr>
                <w:rFonts w:ascii="Corbel" w:hAnsi="Corbel" w:cs="Corbel"/>
              </w:rPr>
              <w:t>č</w:t>
            </w:r>
            <w:r w:rsidRPr="00A42C1B">
              <w:rPr>
                <w:rFonts w:cstheme="majorBidi"/>
              </w:rPr>
              <w:t>lenov stretnutia k</w:t>
            </w:r>
            <w:r w:rsidRPr="00A42C1B">
              <w:rPr>
                <w:rFonts w:ascii="Arial" w:hAnsi="Arial" w:cs="Arial"/>
              </w:rPr>
              <w:t> </w:t>
            </w:r>
            <w:r w:rsidRPr="00A42C1B">
              <w:rPr>
                <w:rFonts w:cstheme="majorBidi"/>
              </w:rPr>
              <w:t xml:space="preserve"> n</w:t>
            </w:r>
            <w:r w:rsidRPr="00A42C1B">
              <w:rPr>
                <w:rFonts w:ascii="Corbel" w:hAnsi="Corbel" w:cs="Corbel"/>
              </w:rPr>
              <w:t>á</w:t>
            </w:r>
            <w:r w:rsidRPr="00A42C1B">
              <w:rPr>
                <w:rFonts w:cstheme="majorBidi"/>
              </w:rPr>
              <w:t>stroju na zabezpe</w:t>
            </w:r>
            <w:r w:rsidRPr="00A42C1B">
              <w:rPr>
                <w:rFonts w:ascii="Corbel" w:hAnsi="Corbel" w:cs="Corbel"/>
              </w:rPr>
              <w:t>č</w:t>
            </w:r>
            <w:r w:rsidRPr="00A42C1B">
              <w:rPr>
                <w:rFonts w:cstheme="majorBidi"/>
              </w:rPr>
              <w:t>enie pl</w:t>
            </w:r>
            <w:r w:rsidRPr="00A42C1B">
              <w:rPr>
                <w:rFonts w:ascii="Corbel" w:hAnsi="Corbel" w:cs="Corbel"/>
              </w:rPr>
              <w:t>á</w:t>
            </w:r>
            <w:r w:rsidRPr="00A42C1B">
              <w:rPr>
                <w:rFonts w:cstheme="majorBidi"/>
              </w:rPr>
              <w:t>novania r</w:t>
            </w:r>
            <w:r w:rsidRPr="00A42C1B">
              <w:rPr>
                <w:rFonts w:ascii="Corbel" w:hAnsi="Corbel" w:cs="Corbel"/>
              </w:rPr>
              <w:t>á</w:t>
            </w:r>
            <w:r w:rsidRPr="00A42C1B">
              <w:rPr>
                <w:rFonts w:cstheme="majorBidi"/>
              </w:rPr>
              <w:t>dioterapie s podporou umelej inteligencie s cie</w:t>
            </w:r>
            <w:r w:rsidRPr="00A42C1B">
              <w:rPr>
                <w:rFonts w:ascii="Corbel" w:hAnsi="Corbel" w:cs="Corbel"/>
              </w:rPr>
              <w:t>ľ</w:t>
            </w:r>
            <w:r w:rsidRPr="00A42C1B">
              <w:rPr>
                <w:rFonts w:cstheme="majorBidi"/>
              </w:rPr>
              <w:t xml:space="preserve">om v zmysle </w:t>
            </w:r>
            <w:r w:rsidRPr="00A42C1B">
              <w:rPr>
                <w:rFonts w:ascii="Corbel" w:hAnsi="Corbel" w:cs="Corbel"/>
              </w:rPr>
              <w:t>č</w:t>
            </w:r>
            <w:r w:rsidRPr="00A42C1B">
              <w:rPr>
                <w:rFonts w:cstheme="majorBidi"/>
              </w:rPr>
              <w:t>asti 2.1 Rozsah ponuky anatomick</w:t>
            </w:r>
            <w:r w:rsidRPr="00A42C1B">
              <w:rPr>
                <w:rFonts w:ascii="Corbel" w:hAnsi="Corbel" w:cs="Corbel"/>
              </w:rPr>
              <w:t>ý</w:t>
            </w:r>
            <w:r w:rsidRPr="00A42C1B">
              <w:rPr>
                <w:rFonts w:cstheme="majorBidi"/>
              </w:rPr>
              <w:t>ch štruktúr - Kritérií a metodiky vyhodnotenia verejnej súťaže na „Nástroj na zlepšenie plánovania rádioterapie za podpory umelej inteligencie“ vykonať spracovanie a kontúrovanie zostavy „ROI“ na identifikáciu rozsahu ponuky anatomických štruktúr.</w:t>
            </w: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50D9962" w:rsidR="00B50130" w:rsidRPr="00040C2A" w:rsidRDefault="00E95B57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2BAB030B" w14:textId="25217654" w:rsidR="00E95B57" w:rsidRPr="003E4394" w:rsidRDefault="00E95B57" w:rsidP="00E95B57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importoval testovaciu množinu anonymizovaných CT vyšetrení do pripraveného softvérového riešenia.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015D6F89" w:rsidR="00B50130" w:rsidRPr="00040C2A" w:rsidRDefault="00297F40" w:rsidP="00843DEC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</w:t>
            </w:r>
            <w:r w:rsidR="00E95B57">
              <w:rPr>
                <w:b/>
                <w:szCs w:val="20"/>
              </w:rPr>
              <w:t xml:space="preserve"> 2</w:t>
            </w:r>
          </w:p>
        </w:tc>
        <w:tc>
          <w:tcPr>
            <w:tcW w:w="7683" w:type="dxa"/>
            <w:vAlign w:val="center"/>
          </w:tcPr>
          <w:p w14:paraId="377AA244" w14:textId="55D83BB8" w:rsidR="008F23C2" w:rsidRPr="008F23C2" w:rsidRDefault="00D54E27" w:rsidP="3958ECAA">
            <w:pPr>
              <w:spacing w:after="160" w:line="259" w:lineRule="auto"/>
              <w:contextualSpacing/>
              <w:jc w:val="left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00297F40">
              <w:rPr>
                <w:b/>
                <w:bCs/>
                <w:i/>
                <w:iCs/>
                <w:u w:val="single"/>
              </w:rPr>
              <w:t>ostrých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00ACFE4E" w14:textId="7139021B" w:rsidR="008F23C2" w:rsidRPr="008F23C2" w:rsidRDefault="008F23C2" w:rsidP="008F23C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eop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 xml:space="preserve">Uchádzač spustil kontúrovanie CT vyšetrení </w:t>
            </w: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22806504" w:rsidR="00CA1F12" w:rsidRPr="00040C2A" w:rsidRDefault="00E95B57" w:rsidP="00040C2A">
            <w:pPr>
              <w:pStyle w:val="ezdravienormal"/>
              <w:rPr>
                <w:b/>
                <w:szCs w:val="20"/>
              </w:rPr>
            </w:pPr>
            <w:r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2A564983" w14:textId="308237E2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297F40">
              <w:rPr>
                <w:b/>
                <w:bCs/>
                <w:i/>
                <w:iCs/>
                <w:u w:val="single"/>
              </w:rPr>
              <w:t xml:space="preserve">ostrých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2AC412C0" w:rsidR="00040C2A" w:rsidRPr="00040C2A" w:rsidRDefault="00E95B57" w:rsidP="00A42C1B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Uchádzač exportoval </w:t>
            </w:r>
            <w:proofErr w:type="spellStart"/>
            <w:r>
              <w:rPr>
                <w:szCs w:val="20"/>
              </w:rPr>
              <w:t>vykontúrované</w:t>
            </w:r>
            <w:proofErr w:type="spellEnd"/>
            <w:r>
              <w:rPr>
                <w:szCs w:val="20"/>
              </w:rPr>
              <w:t xml:space="preserve"> CT vyšetrenia a uložil ich </w:t>
            </w:r>
            <w:r>
              <w:rPr>
                <w:rStyle w:val="eop"/>
                <w:rFonts w:cs="Calibri"/>
              </w:rPr>
              <w:t xml:space="preserve">do </w:t>
            </w:r>
            <w:proofErr w:type="spellStart"/>
            <w:r>
              <w:rPr>
                <w:rStyle w:val="eop"/>
                <w:rFonts w:cs="Calibri"/>
              </w:rPr>
              <w:t>cloudového</w:t>
            </w:r>
            <w:proofErr w:type="spellEnd"/>
            <w:r>
              <w:rPr>
                <w:rStyle w:val="eop"/>
                <w:rFonts w:cs="Calibri"/>
              </w:rPr>
              <w:t xml:space="preserve"> riešenia v rámci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5CEC824E" w:rsidR="006F3BCF" w:rsidRPr="00040C2A" w:rsidRDefault="00D0756A" w:rsidP="00BA3BC4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 xml:space="preserve">Uchádzač potvrdil </w:t>
            </w:r>
            <w:r w:rsidR="004552EC">
              <w:rPr>
                <w:rFonts w:cstheme="majorHAnsi"/>
                <w:szCs w:val="20"/>
              </w:rPr>
              <w:t xml:space="preserve">korektné </w:t>
            </w:r>
            <w:proofErr w:type="spellStart"/>
            <w:r w:rsidR="004552EC">
              <w:rPr>
                <w:rFonts w:cstheme="majorHAnsi"/>
                <w:szCs w:val="20"/>
              </w:rPr>
              <w:t>vyk</w:t>
            </w:r>
            <w:r w:rsidR="005F3723">
              <w:rPr>
                <w:rFonts w:cstheme="majorHAnsi"/>
                <w:szCs w:val="20"/>
              </w:rPr>
              <w:t>ontúrovanie</w:t>
            </w:r>
            <w:proofErr w:type="spellEnd"/>
            <w:r w:rsidR="005F3723">
              <w:rPr>
                <w:rFonts w:cstheme="majorHAnsi"/>
                <w:szCs w:val="20"/>
              </w:rPr>
              <w:t xml:space="preserve"> </w:t>
            </w:r>
            <w:bookmarkStart w:id="0" w:name="_GoBack"/>
            <w:bookmarkEnd w:id="0"/>
            <w:r w:rsidR="005F3723">
              <w:rPr>
                <w:rFonts w:cstheme="majorHAnsi"/>
                <w:szCs w:val="20"/>
              </w:rPr>
              <w:t>CT vyšetrení</w:t>
            </w:r>
            <w:r w:rsidR="0076216A">
              <w:rPr>
                <w:rFonts w:cstheme="majorHAnsi"/>
                <w:szCs w:val="20"/>
              </w:rPr>
              <w:t>.</w:t>
            </w:r>
            <w:r w:rsidR="005F3723">
              <w:rPr>
                <w:rFonts w:cstheme="majorHAnsi"/>
                <w:kern w:val="0"/>
              </w:rPr>
              <w:t xml:space="preserve"> </w:t>
            </w:r>
            <w:r>
              <w:rPr>
                <w:rFonts w:cstheme="majorHAnsi"/>
                <w:szCs w:val="20"/>
              </w:rPr>
              <w:t xml:space="preserve"> 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lastRenderedPageBreak/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29A952CF" w:rsidR="00317D97" w:rsidRDefault="00203C5C" w:rsidP="00E354CC">
            <w:pPr>
              <w:pStyle w:val="ezdravienormal"/>
            </w:pPr>
            <w:r>
              <w:t>26</w:t>
            </w:r>
            <w:r w:rsidR="00E95B57">
              <w:t>.09.2024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45EC0EF0" w:rsidR="00317D97" w:rsidRDefault="00203C5C" w:rsidP="00843DEC">
            <w:pPr>
              <w:pStyle w:val="ezdravienormal"/>
            </w:pPr>
            <w:r>
              <w:t>26</w:t>
            </w:r>
            <w:r w:rsidR="00E95B57">
              <w:t>.09.2024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1E335C" w14:textId="77777777" w:rsidR="00790DEA" w:rsidRDefault="00790DEA" w:rsidP="00B00750">
      <w:pPr>
        <w:spacing w:after="0" w:line="240" w:lineRule="auto"/>
      </w:pPr>
      <w:r>
        <w:separator/>
      </w:r>
    </w:p>
    <w:p w14:paraId="4DA502FF" w14:textId="77777777" w:rsidR="00790DEA" w:rsidRDefault="00790DEA"/>
    <w:p w14:paraId="4E70E1C7" w14:textId="77777777" w:rsidR="00790DEA" w:rsidRDefault="00790DEA"/>
    <w:p w14:paraId="5B9273C5" w14:textId="77777777" w:rsidR="00790DEA" w:rsidRDefault="00790DEA"/>
  </w:endnote>
  <w:endnote w:type="continuationSeparator" w:id="0">
    <w:p w14:paraId="18D3EF0C" w14:textId="77777777" w:rsidR="00790DEA" w:rsidRDefault="00790DEA" w:rsidP="00B00750">
      <w:pPr>
        <w:spacing w:after="0" w:line="240" w:lineRule="auto"/>
      </w:pPr>
      <w:r>
        <w:continuationSeparator/>
      </w:r>
    </w:p>
    <w:p w14:paraId="1586560F" w14:textId="77777777" w:rsidR="00790DEA" w:rsidRDefault="00790DEA"/>
    <w:p w14:paraId="5DA047DA" w14:textId="77777777" w:rsidR="00790DEA" w:rsidRDefault="00790DEA"/>
    <w:p w14:paraId="68F15E32" w14:textId="77777777" w:rsidR="00790DEA" w:rsidRDefault="00790DEA"/>
  </w:endnote>
  <w:endnote w:type="continuationNotice" w:id="1">
    <w:p w14:paraId="31163647" w14:textId="77777777" w:rsidR="00790DEA" w:rsidRDefault="00790D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62E00E4F" w:rsidR="00843DEC" w:rsidRDefault="005B78C7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7544939E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429AD847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BA3BC4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BA3BC4" w:rsidRPr="00BA3BC4">
        <w:rPr>
          <w:noProof/>
          <w:lang w:val="en-US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514304B0" w:rsidR="00843DEC" w:rsidRPr="00170F17" w:rsidRDefault="005B78C7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557A5606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29B0FD4F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BA3BC4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BA3BC4" w:rsidRPr="00BA3BC4">
        <w:rPr>
          <w:noProof/>
          <w:lang w:val="en-US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6BE3DC" w14:textId="77777777" w:rsidR="00790DEA" w:rsidRDefault="00790DEA" w:rsidP="00B00750">
      <w:pPr>
        <w:spacing w:after="0" w:line="240" w:lineRule="auto"/>
      </w:pPr>
      <w:r>
        <w:separator/>
      </w:r>
    </w:p>
    <w:p w14:paraId="01116610" w14:textId="77777777" w:rsidR="00790DEA" w:rsidRDefault="00790DEA"/>
    <w:p w14:paraId="13852019" w14:textId="77777777" w:rsidR="00790DEA" w:rsidRDefault="00790DEA"/>
    <w:p w14:paraId="752D1FF8" w14:textId="77777777" w:rsidR="00790DEA" w:rsidRDefault="00790DEA"/>
  </w:footnote>
  <w:footnote w:type="continuationSeparator" w:id="0">
    <w:p w14:paraId="5D91F8D7" w14:textId="77777777" w:rsidR="00790DEA" w:rsidRDefault="00790DEA" w:rsidP="00B00750">
      <w:pPr>
        <w:spacing w:after="0" w:line="240" w:lineRule="auto"/>
      </w:pPr>
      <w:r>
        <w:continuationSeparator/>
      </w:r>
    </w:p>
    <w:p w14:paraId="440432B6" w14:textId="77777777" w:rsidR="00790DEA" w:rsidRDefault="00790DEA"/>
    <w:p w14:paraId="701A4B74" w14:textId="77777777" w:rsidR="00790DEA" w:rsidRDefault="00790DEA"/>
    <w:p w14:paraId="3BCD8B17" w14:textId="77777777" w:rsidR="00790DEA" w:rsidRDefault="00790DEA"/>
  </w:footnote>
  <w:footnote w:type="continuationNotice" w:id="1">
    <w:p w14:paraId="4363192F" w14:textId="77777777" w:rsidR="00790DEA" w:rsidRDefault="00790D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0D0F"/>
    <w:rsid w:val="00082C32"/>
    <w:rsid w:val="000913B2"/>
    <w:rsid w:val="00091FE1"/>
    <w:rsid w:val="0009707D"/>
    <w:rsid w:val="000A22B3"/>
    <w:rsid w:val="000A3E21"/>
    <w:rsid w:val="000A73F2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AB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4E2C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C5C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DA2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97F40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5A6E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2EC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024C3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22D4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B78C7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3723"/>
    <w:rsid w:val="005F4471"/>
    <w:rsid w:val="005F4669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52E71"/>
    <w:rsid w:val="0065359C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3D3A"/>
    <w:rsid w:val="006E4A78"/>
    <w:rsid w:val="006F1D34"/>
    <w:rsid w:val="006F3BCF"/>
    <w:rsid w:val="006F3E46"/>
    <w:rsid w:val="006F58DC"/>
    <w:rsid w:val="00703181"/>
    <w:rsid w:val="00703660"/>
    <w:rsid w:val="00704082"/>
    <w:rsid w:val="00704232"/>
    <w:rsid w:val="0071063B"/>
    <w:rsid w:val="00710E65"/>
    <w:rsid w:val="00711334"/>
    <w:rsid w:val="007121D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2CD3"/>
    <w:rsid w:val="007542CF"/>
    <w:rsid w:val="0075743E"/>
    <w:rsid w:val="0076216A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0DEA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3C2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9D5"/>
    <w:rsid w:val="00934C83"/>
    <w:rsid w:val="009359ED"/>
    <w:rsid w:val="009376DF"/>
    <w:rsid w:val="009403FC"/>
    <w:rsid w:val="00940FC3"/>
    <w:rsid w:val="00942C4D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0"/>
    <w:rsid w:val="00A41922"/>
    <w:rsid w:val="00A42C1B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057"/>
    <w:rsid w:val="00B76AF5"/>
    <w:rsid w:val="00B8564B"/>
    <w:rsid w:val="00B8571F"/>
    <w:rsid w:val="00B86596"/>
    <w:rsid w:val="00B87729"/>
    <w:rsid w:val="00B952F3"/>
    <w:rsid w:val="00B97EA0"/>
    <w:rsid w:val="00BA2946"/>
    <w:rsid w:val="00BA3BC4"/>
    <w:rsid w:val="00BA3E30"/>
    <w:rsid w:val="00BA494D"/>
    <w:rsid w:val="00BB2781"/>
    <w:rsid w:val="00BB6C51"/>
    <w:rsid w:val="00BC1970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36C0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06D1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A6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94EA7"/>
    <w:rsid w:val="00E95B57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35D7C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592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06C9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2A7BE22416AB40B9FD33B1D5168A4B" ma:contentTypeVersion="1" ma:contentTypeDescription="Umožňuje vytvoriť nový dokument." ma:contentTypeScope="" ma:versionID="c57b728f999e3e33b0d0683fe0599ce7">
  <xsd:schema xmlns:xsd="http://www.w3.org/2001/XMLSchema" xmlns:p="http://schemas.microsoft.com/office/2006/metadata/properties" targetNamespace="http://schemas.microsoft.com/office/2006/metadata/properties" ma:root="true" ma:fieldsID="11b4a447ac6355810685471cdfce56e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áz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6967B5-A0DD-4F17-A67B-2B6916EA2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60763B-7A60-4ABA-A236-2D8AC05F1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2024-10-11T06:32:00Z</dcterms:created>
  <dcterms:modified xsi:type="dcterms:W3CDTF">2024-10-11T06:41:00Z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0x010100CD2A7BE22416AB40B9FD33B1D5168A4B</vt:lpwstr>
  </property>
  <property fmtid="{D5CDD505-2E9C-101B-9397-08002B2CF9AE}" pid="3" name="GrammarlyDocumentId">
    <vt:lpwstr>05bc0c807ae23a0f14777634c8ef477c042de6aa3522077989379397a4fcbb11</vt:lpwstr>
  </property>
</Properties>
</file>